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5DBE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TRYMNELL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CE90169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1E80C9B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E3892FD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Feb.1410</w:t>
      </w:r>
      <w:r>
        <w:rPr>
          <w:rFonts w:ascii="Times New Roman" w:hAnsi="Times New Roman" w:cs="Times New Roman"/>
          <w:sz w:val="24"/>
          <w:szCs w:val="24"/>
        </w:rPr>
        <w:tab/>
        <w:t>He was appointed Searcher of ships in the port of Southampton and all adjacent ports and places.    (C.F.R. 1405-13 p.172)</w:t>
      </w:r>
    </w:p>
    <w:p w14:paraId="0B6BD758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330FFF1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9D7AA80" w14:textId="77777777" w:rsidR="00100765" w:rsidRDefault="00100765" w:rsidP="00100765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2022</w:t>
      </w:r>
    </w:p>
    <w:p w14:paraId="79C4A3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9CD3F" w14:textId="77777777" w:rsidR="00100765" w:rsidRDefault="00100765" w:rsidP="009139A6">
      <w:r>
        <w:separator/>
      </w:r>
    </w:p>
  </w:endnote>
  <w:endnote w:type="continuationSeparator" w:id="0">
    <w:p w14:paraId="671A5025" w14:textId="77777777" w:rsidR="00100765" w:rsidRDefault="001007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36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1D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1C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F9D78" w14:textId="77777777" w:rsidR="00100765" w:rsidRDefault="00100765" w:rsidP="009139A6">
      <w:r>
        <w:separator/>
      </w:r>
    </w:p>
  </w:footnote>
  <w:footnote w:type="continuationSeparator" w:id="0">
    <w:p w14:paraId="31486AB2" w14:textId="77777777" w:rsidR="00100765" w:rsidRDefault="001007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ED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D0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A1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65"/>
    <w:rsid w:val="000666E0"/>
    <w:rsid w:val="0010076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EB4E8"/>
  <w15:chartTrackingRefBased/>
  <w15:docId w15:val="{25779CB6-B35B-4703-B02D-EA360DB8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76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2023-10-10T12:54:00Z</dcterms:created>
  <dcterms:modified xsi:type="dcterms:W3CDTF">2023-10-10T12:54:00Z</dcterms:modified>
</cp:coreProperties>
</file>